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E889F" w14:textId="428E6884" w:rsidR="002E61B5" w:rsidRPr="005E40B6" w:rsidRDefault="002E61B5" w:rsidP="002E61B5">
      <w:pPr>
        <w:pStyle w:val="3GPPHeader"/>
        <w:spacing w:after="0"/>
        <w:rPr>
          <w:rFonts w:cs="Arial"/>
          <w:color w:val="000000"/>
          <w:kern w:val="2"/>
          <w:lang w:val="en-US"/>
        </w:rPr>
      </w:pPr>
      <w:r w:rsidRPr="005E40B6">
        <w:rPr>
          <w:rFonts w:cs="Arial"/>
          <w:color w:val="000000"/>
          <w:kern w:val="2"/>
          <w:lang w:val="en-US"/>
        </w:rPr>
        <w:t>3GPP TSG-RAN WG2#101</w:t>
      </w:r>
      <w:r>
        <w:rPr>
          <w:rFonts w:cs="Arial"/>
          <w:color w:val="000000"/>
          <w:kern w:val="2"/>
          <w:lang w:val="en-US"/>
        </w:rPr>
        <w:t>bis</w:t>
      </w:r>
      <w:r w:rsidRPr="005E40B6">
        <w:rPr>
          <w:rFonts w:cs="Arial"/>
          <w:color w:val="000000"/>
          <w:kern w:val="2"/>
          <w:lang w:val="en-US"/>
        </w:rPr>
        <w:t xml:space="preserve"> </w:t>
      </w:r>
      <w:r w:rsidRPr="005E40B6">
        <w:rPr>
          <w:rFonts w:cs="Arial"/>
          <w:color w:val="000000"/>
          <w:kern w:val="2"/>
          <w:lang w:val="en-US"/>
        </w:rPr>
        <w:tab/>
      </w:r>
      <w:r w:rsidRPr="006A0237">
        <w:rPr>
          <w:rFonts w:cs="Arial"/>
          <w:color w:val="000000"/>
          <w:kern w:val="2"/>
          <w:lang w:val="en-US"/>
        </w:rPr>
        <w:t>R2-18</w:t>
      </w:r>
      <w:r w:rsidR="006A0237" w:rsidRPr="006A0237">
        <w:rPr>
          <w:rFonts w:cs="Arial"/>
          <w:color w:val="000000"/>
          <w:kern w:val="2"/>
          <w:lang w:val="en-US"/>
        </w:rPr>
        <w:t>04538</w:t>
      </w:r>
    </w:p>
    <w:p w14:paraId="6CBBFA8D" w14:textId="5321271F" w:rsidR="002E61B5" w:rsidRPr="005E40B6" w:rsidRDefault="002E61B5" w:rsidP="002E61B5">
      <w:pPr>
        <w:pStyle w:val="3GPPHeader"/>
        <w:spacing w:after="0"/>
        <w:rPr>
          <w:rFonts w:cs="Arial"/>
          <w:color w:val="000000"/>
          <w:kern w:val="2"/>
          <w:lang w:val="en-US"/>
        </w:rPr>
      </w:pPr>
      <w:r>
        <w:rPr>
          <w:rFonts w:cs="Arial"/>
          <w:color w:val="000000"/>
          <w:kern w:val="2"/>
          <w:lang w:val="en-US"/>
        </w:rPr>
        <w:t>Sanya</w:t>
      </w:r>
      <w:r w:rsidRPr="005E40B6">
        <w:rPr>
          <w:rFonts w:cs="Arial"/>
          <w:color w:val="000000"/>
          <w:kern w:val="2"/>
          <w:lang w:val="en-US"/>
        </w:rPr>
        <w:t xml:space="preserve">, </w:t>
      </w:r>
      <w:r>
        <w:rPr>
          <w:rFonts w:cs="Arial"/>
          <w:color w:val="000000"/>
          <w:kern w:val="2"/>
          <w:lang w:val="en-US"/>
        </w:rPr>
        <w:t>China</w:t>
      </w:r>
      <w:r w:rsidRPr="005E40B6">
        <w:rPr>
          <w:rFonts w:cs="Arial"/>
          <w:color w:val="000000"/>
          <w:kern w:val="2"/>
          <w:lang w:val="en-US"/>
        </w:rPr>
        <w:t xml:space="preserve">, </w:t>
      </w:r>
      <w:r>
        <w:rPr>
          <w:rFonts w:cs="Arial"/>
          <w:color w:val="000000"/>
          <w:kern w:val="2"/>
          <w:lang w:val="en-US"/>
        </w:rPr>
        <w:t>16</w:t>
      </w:r>
      <w:r w:rsidRPr="008E0BB2">
        <w:rPr>
          <w:rFonts w:cs="Arial"/>
          <w:color w:val="000000"/>
          <w:kern w:val="2"/>
          <w:vertAlign w:val="superscript"/>
          <w:lang w:val="en-US"/>
        </w:rPr>
        <w:t>th</w:t>
      </w:r>
      <w:r>
        <w:rPr>
          <w:rFonts w:cs="Arial"/>
          <w:color w:val="000000"/>
          <w:kern w:val="2"/>
          <w:lang w:val="en-US"/>
        </w:rPr>
        <w:t xml:space="preserve"> April – 20</w:t>
      </w:r>
      <w:r w:rsidRPr="008E0BB2">
        <w:rPr>
          <w:rFonts w:cs="Arial"/>
          <w:color w:val="000000"/>
          <w:kern w:val="2"/>
          <w:vertAlign w:val="superscript"/>
          <w:lang w:val="en-US"/>
        </w:rPr>
        <w:t>th</w:t>
      </w:r>
      <w:r>
        <w:rPr>
          <w:rFonts w:cs="Arial"/>
          <w:color w:val="000000"/>
          <w:kern w:val="2"/>
          <w:lang w:val="en-US"/>
        </w:rPr>
        <w:t xml:space="preserve"> April  </w:t>
      </w:r>
      <w:r w:rsidR="00402915">
        <w:rPr>
          <w:rFonts w:cs="Arial"/>
          <w:color w:val="000000"/>
          <w:kern w:val="2"/>
          <w:lang w:val="en-US"/>
        </w:rPr>
        <w:t xml:space="preserve">  </w:t>
      </w:r>
      <w:r>
        <w:rPr>
          <w:rFonts w:cs="Arial"/>
          <w:color w:val="000000"/>
          <w:kern w:val="2"/>
          <w:lang w:val="en-US"/>
        </w:rPr>
        <w:t>Resubmission of R2-1801779</w:t>
      </w:r>
      <w:r w:rsidR="00402915">
        <w:rPr>
          <w:rFonts w:cs="Arial"/>
          <w:color w:val="000000"/>
          <w:kern w:val="2"/>
          <w:lang w:val="en-US"/>
        </w:rPr>
        <w:t xml:space="preserve"> and R2-1801781</w:t>
      </w:r>
    </w:p>
    <w:p w14:paraId="15EE24F5" w14:textId="77777777" w:rsidR="0031543E" w:rsidRPr="004C440F" w:rsidRDefault="0031543E" w:rsidP="0031543E">
      <w:pPr>
        <w:pStyle w:val="3GPPHeader"/>
        <w:rPr>
          <w:sz w:val="22"/>
          <w:szCs w:val="22"/>
          <w:lang w:val="en-US"/>
        </w:rPr>
      </w:pPr>
    </w:p>
    <w:p w14:paraId="6C0C81ED" w14:textId="18A99D7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CD1F71">
        <w:rPr>
          <w:sz w:val="22"/>
          <w:szCs w:val="22"/>
          <w:lang w:val="en-US"/>
        </w:rPr>
        <w:t>9.7</w:t>
      </w:r>
      <w:r w:rsidR="00CD1F71" w:rsidRPr="00CD1F71">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015C958B"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C8242E">
        <w:rPr>
          <w:sz w:val="22"/>
          <w:szCs w:val="22"/>
        </w:rPr>
        <w:t>CN Type</w:t>
      </w:r>
      <w:r w:rsidR="00352F03">
        <w:rPr>
          <w:sz w:val="22"/>
          <w:szCs w:val="22"/>
        </w:rPr>
        <w:t xml:space="preserve"> Indication for CN Node Selection and Handover</w:t>
      </w:r>
      <w:r w:rsidR="00100602">
        <w:rPr>
          <w:sz w:val="22"/>
          <w:szCs w:val="22"/>
        </w:rPr>
        <w:t xml:space="preserve"> in eLTE</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362FB5BE" w:rsidR="001C2AAA" w:rsidRDefault="006D2017" w:rsidP="00100602">
      <w:pPr>
        <w:pStyle w:val="ab"/>
      </w:pPr>
      <w:r>
        <w:rPr>
          <w:rFonts w:hint="eastAsia"/>
        </w:rPr>
        <w:t xml:space="preserve">In RAN2 </w:t>
      </w:r>
      <w:r w:rsidR="00100602">
        <w:t>NR Ad Hoc#1801</w:t>
      </w:r>
      <w:r>
        <w:rPr>
          <w:rFonts w:hint="eastAsia"/>
        </w:rPr>
        <w:t xml:space="preserve">, </w:t>
      </w:r>
      <w:r w:rsidR="00100602">
        <w:t>one LS from SA2</w:t>
      </w:r>
      <w:r w:rsidR="00100602">
        <w:fldChar w:fldCharType="begin"/>
      </w:r>
      <w:r w:rsidR="00100602">
        <w:instrText xml:space="preserve"> REF _Ref504491377 \r \h </w:instrText>
      </w:r>
      <w:r w:rsidR="00100602">
        <w:fldChar w:fldCharType="separate"/>
      </w:r>
      <w:r w:rsidR="00100602">
        <w:t>[1]</w:t>
      </w:r>
      <w:r w:rsidR="00100602">
        <w:fldChar w:fldCharType="end"/>
      </w:r>
      <w:r w:rsidR="00100602">
        <w:t xml:space="preserve"> is received by RAN2 about CN node selection for LTE connected to 5G CN.  </w:t>
      </w:r>
      <w:r w:rsidR="00D77B72">
        <w:t>The content of the LS is follows</w:t>
      </w:r>
      <w:r w:rsidR="00100602">
        <w:t xml:space="preserve">, </w:t>
      </w:r>
    </w:p>
    <w:p w14:paraId="25A595FC" w14:textId="77777777" w:rsidR="00100602"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SA2 would like to emphasize the need for the RAN (i.e. for the case when E-UTRA cell connected to both 5GC and EPC) to be able to identify whether a UE is making an EPS access or a 5GS access such that the RAN can perform CN selection and route NAS signalling to the applicable MME or AMF accordingly.</w:t>
      </w:r>
      <w:r>
        <w:rPr>
          <w:rFonts w:cs="Arial" w:hint="eastAsia"/>
          <w:bCs/>
          <w:iCs/>
          <w:color w:val="000000"/>
        </w:rPr>
        <w:t xml:space="preserve"> </w:t>
      </w:r>
      <w:r>
        <w:rPr>
          <w:rFonts w:cs="Arial"/>
          <w:bCs/>
          <w:iCs/>
          <w:color w:val="000000"/>
        </w:rPr>
        <w:t xml:space="preserve">  </w:t>
      </w:r>
    </w:p>
    <w:p w14:paraId="237F0950" w14:textId="24828A9B" w:rsidR="00100602" w:rsidRPr="005535B9"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NOTE: SA2 expects the UE AS layer is made aware by the UE NAS layer whether a NAS signalling connection is initiated to the EPC or to the 5GC.</w:t>
      </w:r>
    </w:p>
    <w:p w14:paraId="13FDAD26" w14:textId="4BB859D5" w:rsidR="00D26008" w:rsidRPr="00CE0424" w:rsidRDefault="00AD5542" w:rsidP="00CE0424">
      <w:pPr>
        <w:pStyle w:val="ab"/>
      </w:pPr>
      <w:r>
        <w:t>In this contribution, we</w:t>
      </w:r>
      <w:r w:rsidR="00100602">
        <w:t xml:space="preserve"> propose UE assistance signalling to ng-eNB for </w:t>
      </w:r>
      <w:r w:rsidR="00352F03">
        <w:t xml:space="preserve">CN type and </w:t>
      </w:r>
      <w:r w:rsidR="00463A36">
        <w:t xml:space="preserve">CN node </w:t>
      </w:r>
      <w:r w:rsidR="00100602">
        <w:t>selection</w:t>
      </w:r>
      <w:r w:rsidR="00C65921">
        <w:t xml:space="preserve"> </w:t>
      </w:r>
      <w:proofErr w:type="gramStart"/>
      <w:r w:rsidR="00C65921">
        <w:t>and</w:t>
      </w:r>
      <w:r w:rsidR="00352F03">
        <w:t xml:space="preserve"> </w:t>
      </w:r>
      <w:r w:rsidR="00C65921">
        <w:t>also</w:t>
      </w:r>
      <w:proofErr w:type="gramEnd"/>
      <w:r w:rsidR="00C65921">
        <w:t xml:space="preserve"> for handover.</w:t>
      </w:r>
      <w:r w:rsidR="006A0237">
        <w:t xml:space="preserve">  This contribution is a revision and resubmission of [2] and [3].</w:t>
      </w:r>
    </w:p>
    <w:p w14:paraId="05E8355E" w14:textId="37F211D4" w:rsidR="005C3D8D" w:rsidRDefault="004000E8" w:rsidP="00E46E29">
      <w:pPr>
        <w:pStyle w:val="1"/>
      </w:pPr>
      <w:bookmarkStart w:id="0" w:name="_Ref178064866"/>
      <w:r w:rsidRPr="00CE0424">
        <w:t>Discussion</w:t>
      </w:r>
      <w:bookmarkEnd w:id="0"/>
      <w:r w:rsidR="005F3CDB">
        <w:t xml:space="preserve"> on CN </w:t>
      </w:r>
      <w:r w:rsidR="00352F03">
        <w:t>T</w:t>
      </w:r>
      <w:r w:rsidR="005F3CDB">
        <w:t xml:space="preserve">ype </w:t>
      </w:r>
      <w:r w:rsidR="00352F03">
        <w:t>I</w:t>
      </w:r>
      <w:r w:rsidR="005F3CDB">
        <w:t xml:space="preserve">ndication </w:t>
      </w:r>
      <w:r w:rsidR="00352F03">
        <w:t>for CN Node Selection</w:t>
      </w:r>
    </w:p>
    <w:p w14:paraId="17CECDBB" w14:textId="409A5489" w:rsidR="00837D48" w:rsidRPr="00247295" w:rsidRDefault="00837D48" w:rsidP="00837D48">
      <w:pPr>
        <w:overflowPunct/>
        <w:autoSpaceDE/>
        <w:autoSpaceDN/>
        <w:adjustRightInd/>
        <w:spacing w:after="0"/>
        <w:textAlignment w:val="auto"/>
        <w:rPr>
          <w:rFonts w:eastAsia="宋体" w:cs="Arial"/>
        </w:rPr>
      </w:pPr>
      <w:r>
        <w:rPr>
          <w:rFonts w:eastAsia="宋体" w:cs="Arial"/>
        </w:rPr>
        <w:t xml:space="preserve">From UE point of view, to select preferred CN type, </w:t>
      </w:r>
      <w:r w:rsidR="001E6C46">
        <w:rPr>
          <w:rFonts w:eastAsia="宋体" w:cs="Arial"/>
        </w:rPr>
        <w:t xml:space="preserve">we think </w:t>
      </w:r>
      <w:r>
        <w:rPr>
          <w:rFonts w:eastAsia="宋体" w:cs="Arial"/>
        </w:rPr>
        <w:t xml:space="preserve">two aspects may be considered.  The first aspect is which services are available in one type of CN i.e. EPC or 5GC.  For example one V2X UE should not attempt to register towards one PLMN which is 5GC only.  The other aspect is which services are most important for a UE.  </w:t>
      </w:r>
      <w:r w:rsidR="001E6C46">
        <w:rPr>
          <w:rFonts w:eastAsia="宋体" w:cs="Arial"/>
        </w:rPr>
        <w:t>For</w:t>
      </w:r>
      <w:r>
        <w:rPr>
          <w:rFonts w:eastAsia="宋体" w:cs="Arial"/>
        </w:rPr>
        <w:t xml:space="preserve"> example</w:t>
      </w:r>
      <w:r w:rsidR="001E6C46">
        <w:rPr>
          <w:rFonts w:eastAsia="宋体" w:cs="Arial"/>
        </w:rPr>
        <w:t>,</w:t>
      </w:r>
      <w:r>
        <w:rPr>
          <w:rFonts w:eastAsia="宋体" w:cs="Arial"/>
        </w:rPr>
        <w:t xml:space="preserve"> if UE needs one service which is only available in EPC and another service in 5GC.  In this case, if UE can not register to both EPC and 5GC, </w:t>
      </w:r>
      <w:r w:rsidR="001E6C46">
        <w:rPr>
          <w:rFonts w:eastAsia="宋体" w:cs="Arial"/>
        </w:rPr>
        <w:t xml:space="preserve">UE </w:t>
      </w:r>
      <w:r>
        <w:rPr>
          <w:rFonts w:eastAsia="宋体" w:cs="Arial"/>
        </w:rPr>
        <w:t>will have to select one of them</w:t>
      </w:r>
      <w:r w:rsidR="001E6C46">
        <w:rPr>
          <w:rFonts w:eastAsia="宋体" w:cs="Arial"/>
        </w:rPr>
        <w:t xml:space="preserve"> and this decision is made in NAS layer.</w:t>
      </w:r>
    </w:p>
    <w:p w14:paraId="73B73C99" w14:textId="77777777" w:rsidR="00837D48" w:rsidRDefault="00837D48" w:rsidP="00837D48">
      <w:pPr>
        <w:overflowPunct/>
        <w:autoSpaceDE/>
        <w:autoSpaceDN/>
        <w:adjustRightInd/>
        <w:spacing w:after="0"/>
        <w:textAlignment w:val="auto"/>
        <w:rPr>
          <w:rFonts w:eastAsia="宋体" w:cs="Arial"/>
          <w:b/>
        </w:rPr>
      </w:pPr>
    </w:p>
    <w:p w14:paraId="579CA63A" w14:textId="77777777" w:rsidR="00837D48" w:rsidRPr="00F433E3" w:rsidRDefault="00837D48" w:rsidP="006F2146">
      <w:pPr>
        <w:pStyle w:val="Proposal"/>
        <w:numPr>
          <w:ilvl w:val="0"/>
          <w:numId w:val="10"/>
        </w:numPr>
        <w:tabs>
          <w:tab w:val="clear" w:pos="1304"/>
        </w:tabs>
      </w:pPr>
      <w:bookmarkStart w:id="1" w:name="_Toc504492508"/>
      <w:bookmarkStart w:id="2" w:name="_Toc504492582"/>
      <w:bookmarkStart w:id="3" w:name="_Toc504492608"/>
      <w:bookmarkStart w:id="4" w:name="_Toc504492652"/>
      <w:bookmarkStart w:id="5" w:name="_Toc504493163"/>
      <w:bookmarkStart w:id="6" w:name="_Toc504493325"/>
      <w:bookmarkStart w:id="7" w:name="_Toc509914652"/>
      <w:bookmarkStart w:id="8" w:name="_Toc510452135"/>
      <w:bookmarkStart w:id="9" w:name="_Toc510452307"/>
      <w:bookmarkStart w:id="10" w:name="_Toc510452849"/>
      <w:bookmarkStart w:id="11" w:name="_Toc510686971"/>
      <w:r w:rsidRPr="00F433E3">
        <w:t>When UE decides the preferred CN type, it should consider two factors:</w:t>
      </w:r>
      <w:bookmarkEnd w:id="1"/>
      <w:bookmarkEnd w:id="2"/>
      <w:bookmarkEnd w:id="3"/>
      <w:bookmarkEnd w:id="4"/>
      <w:bookmarkEnd w:id="5"/>
      <w:bookmarkEnd w:id="6"/>
      <w:bookmarkEnd w:id="7"/>
      <w:bookmarkEnd w:id="8"/>
      <w:bookmarkEnd w:id="9"/>
      <w:bookmarkEnd w:id="10"/>
      <w:bookmarkEnd w:id="11"/>
    </w:p>
    <w:p w14:paraId="2FA1E799" w14:textId="77777777" w:rsidR="00837D48" w:rsidRPr="00EF743A" w:rsidRDefault="00837D48" w:rsidP="00EF743A">
      <w:pPr>
        <w:pStyle w:val="Proposal"/>
        <w:numPr>
          <w:ilvl w:val="1"/>
          <w:numId w:val="3"/>
        </w:numPr>
        <w:rPr>
          <w:rFonts w:eastAsia="宋体" w:cs="Arial"/>
          <w:b w:val="0"/>
          <w:bCs w:val="0"/>
        </w:rPr>
      </w:pPr>
      <w:bookmarkStart w:id="12" w:name="_Toc504492509"/>
      <w:bookmarkStart w:id="13" w:name="_Toc504492583"/>
      <w:bookmarkStart w:id="14" w:name="_Toc504492609"/>
      <w:bookmarkStart w:id="15" w:name="_Toc504492653"/>
      <w:bookmarkStart w:id="16" w:name="_Toc504493164"/>
      <w:bookmarkStart w:id="17" w:name="_Toc504493326"/>
      <w:bookmarkStart w:id="18" w:name="_Toc509914653"/>
      <w:bookmarkStart w:id="19" w:name="_Toc510452136"/>
      <w:bookmarkStart w:id="20" w:name="_Toc510452308"/>
      <w:bookmarkStart w:id="21" w:name="_Toc510452850"/>
      <w:bookmarkStart w:id="22" w:name="_Toc510686972"/>
      <w:r w:rsidRPr="00EF743A">
        <w:rPr>
          <w:rFonts w:eastAsia="宋体" w:cs="Arial"/>
          <w:b w:val="0"/>
          <w:bCs w:val="0"/>
        </w:rPr>
        <w:t>Which services are available in which type of CN?</w:t>
      </w:r>
      <w:bookmarkEnd w:id="12"/>
      <w:bookmarkEnd w:id="13"/>
      <w:bookmarkEnd w:id="14"/>
      <w:bookmarkEnd w:id="15"/>
      <w:bookmarkEnd w:id="16"/>
      <w:bookmarkEnd w:id="17"/>
      <w:bookmarkEnd w:id="18"/>
      <w:bookmarkEnd w:id="19"/>
      <w:bookmarkEnd w:id="20"/>
      <w:bookmarkEnd w:id="21"/>
      <w:bookmarkEnd w:id="22"/>
    </w:p>
    <w:p w14:paraId="713E9AF7" w14:textId="77777777" w:rsidR="00837D48" w:rsidRPr="00EF743A" w:rsidRDefault="00837D48" w:rsidP="00EF743A">
      <w:pPr>
        <w:pStyle w:val="Proposal"/>
        <w:numPr>
          <w:ilvl w:val="1"/>
          <w:numId w:val="3"/>
        </w:numPr>
        <w:rPr>
          <w:rFonts w:eastAsia="宋体" w:cs="Arial"/>
          <w:b w:val="0"/>
          <w:bCs w:val="0"/>
        </w:rPr>
      </w:pPr>
      <w:bookmarkStart w:id="23" w:name="_Toc504492510"/>
      <w:bookmarkStart w:id="24" w:name="_Toc504492584"/>
      <w:bookmarkStart w:id="25" w:name="_Toc504492610"/>
      <w:bookmarkStart w:id="26" w:name="_Toc504492654"/>
      <w:bookmarkStart w:id="27" w:name="_Toc504493165"/>
      <w:bookmarkStart w:id="28" w:name="_Toc504493327"/>
      <w:bookmarkStart w:id="29" w:name="_Toc509914654"/>
      <w:bookmarkStart w:id="30" w:name="_Toc510452137"/>
      <w:bookmarkStart w:id="31" w:name="_Toc510452309"/>
      <w:bookmarkStart w:id="32" w:name="_Toc510452851"/>
      <w:bookmarkStart w:id="33" w:name="_Toc510686973"/>
      <w:r w:rsidRPr="00EF743A">
        <w:rPr>
          <w:rFonts w:eastAsia="宋体" w:cs="Arial"/>
          <w:b w:val="0"/>
          <w:bCs w:val="0"/>
        </w:rPr>
        <w:t>Which services are most important for the UE?</w:t>
      </w:r>
      <w:bookmarkEnd w:id="23"/>
      <w:bookmarkEnd w:id="24"/>
      <w:bookmarkEnd w:id="25"/>
      <w:bookmarkEnd w:id="26"/>
      <w:bookmarkEnd w:id="27"/>
      <w:bookmarkEnd w:id="28"/>
      <w:bookmarkEnd w:id="29"/>
      <w:bookmarkEnd w:id="30"/>
      <w:bookmarkEnd w:id="31"/>
      <w:bookmarkEnd w:id="32"/>
      <w:bookmarkEnd w:id="33"/>
    </w:p>
    <w:p w14:paraId="08F4B064" w14:textId="77777777" w:rsidR="008A24B5" w:rsidRDefault="008A24B5" w:rsidP="00837D48">
      <w:pPr>
        <w:overflowPunct/>
        <w:autoSpaceDE/>
        <w:autoSpaceDN/>
        <w:adjustRightInd/>
        <w:spacing w:after="0"/>
        <w:textAlignment w:val="auto"/>
        <w:rPr>
          <w:rFonts w:eastAsia="宋体" w:cs="Arial"/>
        </w:rPr>
      </w:pPr>
    </w:p>
    <w:p w14:paraId="7044E7F7" w14:textId="5329E2F5" w:rsidR="00837D48" w:rsidRPr="006E6AD0" w:rsidRDefault="00837D48" w:rsidP="00837D48">
      <w:pPr>
        <w:overflowPunct/>
        <w:autoSpaceDE/>
        <w:autoSpaceDN/>
        <w:adjustRightInd/>
        <w:spacing w:after="0"/>
        <w:textAlignment w:val="auto"/>
        <w:rPr>
          <w:rFonts w:eastAsia="宋体" w:cs="Arial"/>
        </w:rPr>
      </w:pPr>
      <w:r>
        <w:rPr>
          <w:rFonts w:eastAsia="宋体" w:cs="Arial"/>
        </w:rPr>
        <w:t xml:space="preserve">After CN type is decided, UE </w:t>
      </w:r>
      <w:r w:rsidR="001E6C46">
        <w:rPr>
          <w:rFonts w:eastAsia="宋体" w:cs="Arial"/>
        </w:rPr>
        <w:t xml:space="preserve">upper layer will decide whether to use </w:t>
      </w:r>
      <w:r>
        <w:rPr>
          <w:rFonts w:eastAsia="宋体" w:cs="Arial"/>
        </w:rPr>
        <w:t>EPC NAS and 5G</w:t>
      </w:r>
      <w:r>
        <w:rPr>
          <w:rFonts w:eastAsia="宋体" w:cs="Arial" w:hint="eastAsia"/>
        </w:rPr>
        <w:t>C NAS</w:t>
      </w:r>
      <w:r w:rsidR="001E6C46">
        <w:rPr>
          <w:rFonts w:eastAsia="宋体" w:cs="Arial"/>
        </w:rPr>
        <w:t xml:space="preserve"> and this is also part of PLMN selection in our view</w:t>
      </w:r>
      <w:r>
        <w:rPr>
          <w:rFonts w:eastAsia="宋体" w:cs="Arial" w:hint="eastAsia"/>
        </w:rPr>
        <w:t xml:space="preserve">. </w:t>
      </w:r>
      <w:r>
        <w:rPr>
          <w:rFonts w:eastAsia="宋体" w:cs="Arial"/>
        </w:rPr>
        <w:t xml:space="preserve"> If UE just select one PLMN which is EPC only or 5GC only according to the selected NAS protocol, UE can indicate to the ng-eNB in Msg5 to setup end-to-end PDN connectivity through EPC or PDU session through 5GC.  However, if one service is available in several PLMNs, UE may find several PLMNs which can be registered.  We think this is possible especially when one operator has several PLMNs deployed but share common RAN infrastructure.  From UE point of view, either of the PLMN can be registered and we think after UE determines the CN type in NAS layer, it may still indicate several PLMNs within the same CN type.</w:t>
      </w:r>
    </w:p>
    <w:p w14:paraId="6DF10B69" w14:textId="77777777" w:rsidR="00EF743A" w:rsidRDefault="00EF743A" w:rsidP="00F433E3">
      <w:pPr>
        <w:overflowPunct/>
        <w:autoSpaceDE/>
        <w:autoSpaceDN/>
        <w:adjustRightInd/>
        <w:spacing w:after="0"/>
        <w:textAlignment w:val="auto"/>
        <w:rPr>
          <w:rFonts w:eastAsia="宋体" w:cs="Arial"/>
          <w:b/>
          <w:highlight w:val="lightGray"/>
        </w:rPr>
      </w:pPr>
    </w:p>
    <w:p w14:paraId="1E83E81E" w14:textId="1B0A1C6C" w:rsidR="00837D48" w:rsidRPr="00EF743A" w:rsidRDefault="00837D48" w:rsidP="006F2146">
      <w:pPr>
        <w:pStyle w:val="Proposal"/>
        <w:numPr>
          <w:ilvl w:val="0"/>
          <w:numId w:val="10"/>
        </w:numPr>
        <w:tabs>
          <w:tab w:val="clear" w:pos="1304"/>
        </w:tabs>
      </w:pPr>
      <w:bookmarkStart w:id="34" w:name="_Toc504492585"/>
      <w:bookmarkStart w:id="35" w:name="_Toc504492611"/>
      <w:bookmarkStart w:id="36" w:name="_Toc504492655"/>
      <w:bookmarkStart w:id="37" w:name="_Toc504493166"/>
      <w:bookmarkStart w:id="38" w:name="_Toc504493328"/>
      <w:bookmarkStart w:id="39" w:name="_Toc509914655"/>
      <w:bookmarkStart w:id="40" w:name="_Toc510452138"/>
      <w:bookmarkStart w:id="41" w:name="_Toc510452310"/>
      <w:bookmarkStart w:id="42" w:name="_Toc510452852"/>
      <w:bookmarkStart w:id="43" w:name="_Toc510686974"/>
      <w:r w:rsidRPr="00EF743A">
        <w:t>There are case that one service may be available in different PLMNs, either EPC or 5GC.  In such as UE may indicate more than one PLMNs within the same CN type.</w:t>
      </w:r>
      <w:bookmarkEnd w:id="34"/>
      <w:bookmarkEnd w:id="35"/>
      <w:bookmarkEnd w:id="36"/>
      <w:bookmarkEnd w:id="37"/>
      <w:bookmarkEnd w:id="38"/>
      <w:bookmarkEnd w:id="39"/>
      <w:bookmarkEnd w:id="40"/>
      <w:bookmarkEnd w:id="41"/>
      <w:bookmarkEnd w:id="42"/>
      <w:bookmarkEnd w:id="43"/>
    </w:p>
    <w:p w14:paraId="456C8444" w14:textId="4F4CB6C0" w:rsidR="00837D48" w:rsidRPr="0060766E" w:rsidRDefault="00837D48" w:rsidP="00837D48">
      <w:pPr>
        <w:overflowPunct/>
        <w:autoSpaceDE/>
        <w:autoSpaceDN/>
        <w:adjustRightInd/>
        <w:spacing w:after="0"/>
        <w:textAlignment w:val="auto"/>
        <w:rPr>
          <w:rFonts w:eastAsia="宋体" w:cs="Arial"/>
        </w:rPr>
      </w:pPr>
      <w:r>
        <w:rPr>
          <w:rFonts w:eastAsia="宋体" w:cs="Arial"/>
        </w:rPr>
        <w:t>From our point of view, if UE finds several PLMNs which can provide the same service, it may be beneficial to indicate to the ng-eNB and let ng-eNB decide which PLMN UE can register.</w:t>
      </w:r>
      <w:r w:rsidR="006556E1">
        <w:rPr>
          <w:rFonts w:eastAsia="宋体" w:cs="Arial"/>
        </w:rPr>
        <w:t xml:space="preserve">  And in such case, UE NAS layer can indicate one or more PLMN IDs to </w:t>
      </w:r>
      <w:r w:rsidR="00C8242E">
        <w:rPr>
          <w:rFonts w:eastAsia="宋体" w:cs="Arial"/>
        </w:rPr>
        <w:t xml:space="preserve">UE AS layer and then UE can indicate them to the </w:t>
      </w:r>
      <w:r w:rsidR="006556E1">
        <w:rPr>
          <w:rFonts w:eastAsia="宋体" w:cs="Arial"/>
        </w:rPr>
        <w:t>gNB.</w:t>
      </w:r>
    </w:p>
    <w:p w14:paraId="6F1AF579" w14:textId="3F9C19C4" w:rsidR="00837D48" w:rsidRDefault="00837D48" w:rsidP="006F2146">
      <w:pPr>
        <w:pStyle w:val="Proposal"/>
        <w:numPr>
          <w:ilvl w:val="0"/>
          <w:numId w:val="10"/>
        </w:numPr>
        <w:tabs>
          <w:tab w:val="clear" w:pos="1304"/>
        </w:tabs>
      </w:pPr>
      <w:bookmarkStart w:id="44" w:name="_Toc504492511"/>
      <w:bookmarkStart w:id="45" w:name="_Toc504492586"/>
      <w:bookmarkStart w:id="46" w:name="_Toc504492612"/>
      <w:bookmarkStart w:id="47" w:name="_Toc504492656"/>
      <w:bookmarkStart w:id="48" w:name="_Toc504493167"/>
      <w:bookmarkStart w:id="49" w:name="_Toc504493329"/>
      <w:bookmarkStart w:id="50" w:name="_Toc509914656"/>
      <w:bookmarkStart w:id="51" w:name="_Toc510452139"/>
      <w:bookmarkStart w:id="52" w:name="_Toc510452311"/>
      <w:bookmarkStart w:id="53" w:name="_Toc510452853"/>
      <w:bookmarkStart w:id="54" w:name="_Toc510686975"/>
      <w:r w:rsidRPr="00F433E3">
        <w:t>For the case in Observation 2, UE is not required to decide only one CN, instead, it can indicate more than one CN and indicate to ng-eNB.</w:t>
      </w:r>
      <w:bookmarkEnd w:id="44"/>
      <w:bookmarkEnd w:id="45"/>
      <w:bookmarkEnd w:id="46"/>
      <w:bookmarkEnd w:id="47"/>
      <w:bookmarkEnd w:id="48"/>
      <w:bookmarkEnd w:id="49"/>
      <w:bookmarkEnd w:id="50"/>
      <w:bookmarkEnd w:id="51"/>
      <w:bookmarkEnd w:id="52"/>
      <w:bookmarkEnd w:id="53"/>
      <w:bookmarkEnd w:id="54"/>
    </w:p>
    <w:p w14:paraId="62955C94" w14:textId="524C2505" w:rsidR="006556E1" w:rsidRPr="00F433E3" w:rsidRDefault="00CE2C8E" w:rsidP="006F2146">
      <w:pPr>
        <w:pStyle w:val="Proposal"/>
        <w:numPr>
          <w:ilvl w:val="0"/>
          <w:numId w:val="11"/>
        </w:numPr>
        <w:tabs>
          <w:tab w:val="clear" w:pos="1304"/>
        </w:tabs>
      </w:pPr>
      <w:bookmarkStart w:id="55" w:name="_Toc504491802"/>
      <w:bookmarkStart w:id="56" w:name="_Toc504491866"/>
      <w:bookmarkStart w:id="57" w:name="_Toc504492193"/>
      <w:bookmarkStart w:id="58" w:name="_Toc504492512"/>
      <w:bookmarkStart w:id="59" w:name="_Toc504492587"/>
      <w:bookmarkStart w:id="60" w:name="_Toc504492613"/>
      <w:bookmarkStart w:id="61" w:name="_Toc504492657"/>
      <w:bookmarkStart w:id="62" w:name="_Toc504493168"/>
      <w:bookmarkStart w:id="63" w:name="_Toc504493330"/>
      <w:bookmarkStart w:id="64" w:name="_Toc509914657"/>
      <w:bookmarkStart w:id="65" w:name="_Toc510452140"/>
      <w:bookmarkStart w:id="66" w:name="_Toc510452312"/>
      <w:bookmarkStart w:id="67" w:name="_Toc510452854"/>
      <w:bookmarkStart w:id="68" w:name="_Toc510686976"/>
      <w:r w:rsidRPr="00837D48">
        <w:lastRenderedPageBreak/>
        <w:t xml:space="preserve">UE can indicate more than one </w:t>
      </w:r>
      <w:r w:rsidRPr="00837D48">
        <w:rPr>
          <w:rFonts w:hint="eastAsia"/>
        </w:rPr>
        <w:t>pref</w:t>
      </w:r>
      <w:r w:rsidRPr="00837D48">
        <w:t>erred CN and ng-eNB can decide which CN to connect.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15FFA52" w14:textId="77777777" w:rsidR="00837D48" w:rsidRPr="0060766E" w:rsidRDefault="00837D48" w:rsidP="00837D48">
      <w:pPr>
        <w:overflowPunct/>
        <w:autoSpaceDE/>
        <w:autoSpaceDN/>
        <w:adjustRightInd/>
        <w:spacing w:after="0"/>
        <w:textAlignment w:val="auto"/>
        <w:rPr>
          <w:rFonts w:eastAsia="宋体" w:cs="Arial"/>
        </w:rPr>
      </w:pPr>
      <w:r w:rsidRPr="0060766E">
        <w:rPr>
          <w:rFonts w:eastAsia="宋体" w:cs="Arial" w:hint="eastAsia"/>
        </w:rPr>
        <w:t>Regarding to how to indicate the pre</w:t>
      </w:r>
      <w:r>
        <w:rPr>
          <w:rFonts w:eastAsia="宋体" w:cs="Arial"/>
        </w:rPr>
        <w:t>ferred CN to ng-eNB, we think Msg5 can be used.  If UE indicate more than one PLMNs with a common CN type, the ng-eNB can decide which CN to register.  The PLMNs should be encoded as RRC IE instead of NAS IE so that ng-eNB can read and comprehend.</w:t>
      </w:r>
    </w:p>
    <w:p w14:paraId="6AF84AEB" w14:textId="3DD9850B" w:rsidR="008A24B5" w:rsidRPr="00837D48" w:rsidRDefault="00837D48" w:rsidP="006F2146">
      <w:pPr>
        <w:pStyle w:val="Proposal"/>
        <w:numPr>
          <w:ilvl w:val="0"/>
          <w:numId w:val="11"/>
        </w:numPr>
      </w:pPr>
      <w:bookmarkStart w:id="69" w:name="_Toc504491803"/>
      <w:bookmarkStart w:id="70" w:name="_Toc504491867"/>
      <w:bookmarkStart w:id="71" w:name="_Toc504492194"/>
      <w:bookmarkStart w:id="72" w:name="_Toc504492513"/>
      <w:bookmarkStart w:id="73" w:name="_Toc504492588"/>
      <w:bookmarkStart w:id="74" w:name="_Toc504492614"/>
      <w:bookmarkStart w:id="75" w:name="_Toc504492658"/>
      <w:bookmarkStart w:id="76" w:name="_Toc504493169"/>
      <w:bookmarkStart w:id="77" w:name="_Toc504493331"/>
      <w:bookmarkStart w:id="78" w:name="_Toc509914658"/>
      <w:bookmarkStart w:id="79" w:name="_Toc510452141"/>
      <w:bookmarkStart w:id="80" w:name="_Toc510452313"/>
      <w:bookmarkStart w:id="81" w:name="_Toc510452855"/>
      <w:bookmarkStart w:id="82" w:name="_Toc510686977"/>
      <w:bookmarkStart w:id="83" w:name="_Hlk504493324"/>
      <w:proofErr w:type="spellStart"/>
      <w:r w:rsidRPr="00837D48">
        <w:t>Msg</w:t>
      </w:r>
      <w:proofErr w:type="spellEnd"/>
      <w:r w:rsidRPr="00837D48">
        <w:t xml:space="preserve"> 5 is adopted for CN indication and prefer CN’s PLMN ID</w:t>
      </w:r>
      <w:r w:rsidR="005F3CDB">
        <w:t>s</w:t>
      </w:r>
      <w:r w:rsidRPr="00837D48">
        <w:t xml:space="preserve"> and CN type are encoded as RRC IE instead of NAS IE.</w:t>
      </w:r>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p w14:paraId="69525393" w14:textId="692506C3" w:rsidR="005F3CDB" w:rsidRDefault="005F3CDB" w:rsidP="005F3CDB">
      <w:pPr>
        <w:pStyle w:val="1"/>
      </w:pPr>
      <w:r w:rsidRPr="00CE0424">
        <w:t>Discussion</w:t>
      </w:r>
      <w:r>
        <w:t xml:space="preserve"> on CN </w:t>
      </w:r>
      <w:r w:rsidR="00352F03">
        <w:t>T</w:t>
      </w:r>
      <w:r>
        <w:t xml:space="preserve">ype </w:t>
      </w:r>
      <w:r w:rsidR="00352F03">
        <w:t>I</w:t>
      </w:r>
      <w:r>
        <w:t>ndication for H</w:t>
      </w:r>
      <w:r w:rsidR="00352F03">
        <w:t>andover</w:t>
      </w:r>
    </w:p>
    <w:p w14:paraId="7B30B0F3" w14:textId="77777777" w:rsidR="005F3CDB" w:rsidRDefault="005F3CDB" w:rsidP="005F3CDB">
      <w:pPr>
        <w:overflowPunct/>
        <w:autoSpaceDE/>
        <w:autoSpaceDN/>
        <w:adjustRightInd/>
        <w:spacing w:after="0"/>
        <w:textAlignment w:val="auto"/>
        <w:rPr>
          <w:rFonts w:eastAsia="宋体" w:cs="Arial"/>
        </w:rPr>
      </w:pPr>
      <w:r>
        <w:rPr>
          <w:rFonts w:eastAsia="宋体" w:cs="Arial"/>
        </w:rPr>
        <w:t xml:space="preserve">To decide the CN type for handover, we think one basic principle is that UE’s preference from service layer should be </w:t>
      </w:r>
      <w:proofErr w:type="gramStart"/>
      <w:r>
        <w:rPr>
          <w:rFonts w:eastAsia="宋体" w:cs="Arial"/>
        </w:rPr>
        <w:t>taken into account</w:t>
      </w:r>
      <w:proofErr w:type="gramEnd"/>
      <w:r>
        <w:rPr>
          <w:rFonts w:eastAsia="宋体" w:cs="Arial"/>
        </w:rPr>
        <w:t>.  For example, if UE has one on-going service or UE is going to initiate a service like voice call, when handover happens, the target cell should be selected in a way that the on-going service or to-be-initiated service can be continued.  If these services are only available in EPC or 5GC, then the suitable EPC type should be selected.</w:t>
      </w:r>
    </w:p>
    <w:p w14:paraId="16014640" w14:textId="77777777" w:rsidR="005F3CDB" w:rsidRPr="003415A6" w:rsidRDefault="005F3CDB" w:rsidP="005F3CDB">
      <w:pPr>
        <w:overflowPunct/>
        <w:autoSpaceDE/>
        <w:autoSpaceDN/>
        <w:adjustRightInd/>
        <w:spacing w:after="0"/>
        <w:textAlignment w:val="auto"/>
        <w:rPr>
          <w:rFonts w:eastAsia="宋体" w:cs="Arial"/>
        </w:rPr>
      </w:pPr>
    </w:p>
    <w:p w14:paraId="49F0D559" w14:textId="77777777" w:rsidR="005F3CDB" w:rsidRPr="005F3CDB" w:rsidRDefault="005F3CDB" w:rsidP="006F2146">
      <w:pPr>
        <w:pStyle w:val="Proposal"/>
        <w:numPr>
          <w:ilvl w:val="0"/>
          <w:numId w:val="10"/>
        </w:numPr>
        <w:tabs>
          <w:tab w:val="clear" w:pos="1304"/>
        </w:tabs>
      </w:pPr>
      <w:bookmarkStart w:id="84" w:name="_Toc510452314"/>
      <w:bookmarkStart w:id="85" w:name="_Toc510452856"/>
      <w:bookmarkStart w:id="86" w:name="_Toc510686978"/>
      <w:r w:rsidRPr="005F3CDB">
        <w:t>When deciding CN type for handover, UE preference from service layer point of view should be taken into account.</w:t>
      </w:r>
      <w:bookmarkEnd w:id="84"/>
      <w:bookmarkEnd w:id="85"/>
      <w:bookmarkEnd w:id="86"/>
    </w:p>
    <w:p w14:paraId="1E0EEB26" w14:textId="77777777" w:rsidR="005F3CDB" w:rsidRDefault="005F3CDB" w:rsidP="005F3CDB">
      <w:pPr>
        <w:overflowPunct/>
        <w:autoSpaceDE/>
        <w:autoSpaceDN/>
        <w:adjustRightInd/>
        <w:spacing w:after="0"/>
        <w:textAlignment w:val="auto"/>
        <w:rPr>
          <w:rFonts w:eastAsia="宋体" w:cs="Arial"/>
        </w:rPr>
      </w:pPr>
      <w:r>
        <w:rPr>
          <w:rFonts w:eastAsia="宋体" w:cs="Arial"/>
        </w:rPr>
        <w:t>Regarding to how to take the preference into consideration, we think that for on-going services, the network side have the EPS bearer or QoS flow information of the UE thus the network side can decide the CN type.  The source eNB/ng-eNB can negotiate with the target ng-</w:t>
      </w:r>
      <w:proofErr w:type="spellStart"/>
      <w:r>
        <w:rPr>
          <w:rFonts w:eastAsia="宋体" w:cs="Arial"/>
        </w:rPr>
        <w:t>eNB</w:t>
      </w:r>
      <w:proofErr w:type="spellEnd"/>
      <w:r>
        <w:rPr>
          <w:rFonts w:eastAsia="宋体" w:cs="Arial"/>
        </w:rPr>
        <w:t xml:space="preserve"> in X2/</w:t>
      </w:r>
      <w:proofErr w:type="spellStart"/>
      <w:r>
        <w:rPr>
          <w:rFonts w:eastAsia="宋体" w:cs="Arial"/>
        </w:rPr>
        <w:t>Xn</w:t>
      </w:r>
      <w:proofErr w:type="spellEnd"/>
      <w:r>
        <w:rPr>
          <w:rFonts w:eastAsia="宋体" w:cs="Arial"/>
        </w:rPr>
        <w:t xml:space="preserve"> based handover or negotiate with the CN node like MME/AMF to proceed the handover process.  Finally, the CN type information is included in the handover command to the UE which has already been captured in RAN2 agreement already.</w:t>
      </w:r>
    </w:p>
    <w:p w14:paraId="3D5FD4B1" w14:textId="77777777" w:rsidR="005F3CDB" w:rsidRDefault="005F3CDB" w:rsidP="005F3CDB">
      <w:pPr>
        <w:overflowPunct/>
        <w:autoSpaceDE/>
        <w:autoSpaceDN/>
        <w:adjustRightInd/>
        <w:spacing w:after="0"/>
        <w:textAlignment w:val="auto"/>
        <w:rPr>
          <w:rFonts w:eastAsia="宋体" w:cs="Arial"/>
        </w:rPr>
      </w:pPr>
    </w:p>
    <w:p w14:paraId="206F5382" w14:textId="77777777" w:rsidR="005F3CDB" w:rsidRPr="005F3CDB" w:rsidRDefault="005F3CDB" w:rsidP="006F2146">
      <w:pPr>
        <w:pStyle w:val="Proposal"/>
        <w:numPr>
          <w:ilvl w:val="0"/>
          <w:numId w:val="10"/>
        </w:numPr>
        <w:tabs>
          <w:tab w:val="clear" w:pos="1304"/>
        </w:tabs>
      </w:pPr>
      <w:bookmarkStart w:id="87" w:name="_Toc510452315"/>
      <w:bookmarkStart w:id="88" w:name="_Toc510452857"/>
      <w:bookmarkStart w:id="89" w:name="_Toc510686979"/>
      <w:r w:rsidRPr="005F3CDB">
        <w:t>UE’s on-going services can be considered during CN type selection and network side can select suitable CN type.</w:t>
      </w:r>
      <w:bookmarkEnd w:id="87"/>
      <w:bookmarkEnd w:id="88"/>
      <w:bookmarkEnd w:id="89"/>
    </w:p>
    <w:p w14:paraId="5404ED69" w14:textId="3126FED6" w:rsidR="005F3CDB" w:rsidRDefault="005F3CDB" w:rsidP="005F3CDB">
      <w:pPr>
        <w:overflowPunct/>
        <w:autoSpaceDE/>
        <w:autoSpaceDN/>
        <w:adjustRightInd/>
        <w:spacing w:after="0"/>
        <w:textAlignment w:val="auto"/>
        <w:rPr>
          <w:rFonts w:eastAsia="宋体" w:cs="Arial"/>
        </w:rPr>
      </w:pPr>
      <w:r>
        <w:rPr>
          <w:rFonts w:eastAsia="宋体" w:cs="Arial" w:hint="eastAsia"/>
        </w:rPr>
        <w:t xml:space="preserve">However, for the case that UE is going to initiate a service which is unknown to the RAN node, the RAN node may not be able to make a </w:t>
      </w:r>
      <w:r>
        <w:rPr>
          <w:rFonts w:eastAsia="宋体" w:cs="Arial"/>
        </w:rPr>
        <w:t>suitable</w:t>
      </w:r>
      <w:r>
        <w:rPr>
          <w:rFonts w:eastAsia="宋体" w:cs="Arial" w:hint="eastAsia"/>
        </w:rPr>
        <w:t xml:space="preserve"> decision on CN type.</w:t>
      </w:r>
      <w:r>
        <w:rPr>
          <w:rFonts w:eastAsia="宋体" w:cs="Arial"/>
        </w:rPr>
        <w:t xml:space="preserve">  Another case is that UE may prefer EPC or 5GC from its upper </w:t>
      </w:r>
      <w:proofErr w:type="gramStart"/>
      <w:r>
        <w:rPr>
          <w:rFonts w:eastAsia="宋体" w:cs="Arial"/>
        </w:rPr>
        <w:t>layer</w:t>
      </w:r>
      <w:proofErr w:type="gramEnd"/>
      <w:r>
        <w:rPr>
          <w:rFonts w:eastAsia="宋体" w:cs="Arial"/>
        </w:rPr>
        <w:t xml:space="preserve"> but such preference is unknown by the RAN node i.e. source eNB/ng-eNB.  In such case, we think UE should be able indicate the preference to ng-eNB and such preference can be considered by network side to select </w:t>
      </w:r>
      <w:r w:rsidR="00352F03">
        <w:rPr>
          <w:rFonts w:eastAsia="宋体" w:cs="Arial"/>
        </w:rPr>
        <w:t xml:space="preserve">target CN type e.g. </w:t>
      </w:r>
      <w:r>
        <w:rPr>
          <w:rFonts w:eastAsia="宋体" w:cs="Arial"/>
        </w:rPr>
        <w:t>EPC or 5GC</w:t>
      </w:r>
      <w:r w:rsidR="00352F03">
        <w:rPr>
          <w:rFonts w:eastAsia="宋体" w:cs="Arial"/>
        </w:rPr>
        <w:t xml:space="preserve"> during handover</w:t>
      </w:r>
      <w:r>
        <w:rPr>
          <w:rFonts w:eastAsia="宋体" w:cs="Arial"/>
        </w:rPr>
        <w:t>.</w:t>
      </w:r>
    </w:p>
    <w:p w14:paraId="5C14C34A" w14:textId="77777777" w:rsidR="005F3CDB" w:rsidRDefault="005F3CDB" w:rsidP="005F3CDB">
      <w:pPr>
        <w:overflowPunct/>
        <w:autoSpaceDE/>
        <w:autoSpaceDN/>
        <w:adjustRightInd/>
        <w:spacing w:after="0"/>
        <w:textAlignment w:val="auto"/>
        <w:rPr>
          <w:rFonts w:eastAsia="宋体" w:cs="Arial"/>
        </w:rPr>
      </w:pPr>
    </w:p>
    <w:p w14:paraId="2394C82C" w14:textId="5620DCB1" w:rsidR="005F3CDB" w:rsidRPr="005F3CDB" w:rsidRDefault="005F3CDB" w:rsidP="006F2146">
      <w:pPr>
        <w:pStyle w:val="Proposal"/>
        <w:numPr>
          <w:ilvl w:val="0"/>
          <w:numId w:val="10"/>
        </w:numPr>
        <w:tabs>
          <w:tab w:val="clear" w:pos="1304"/>
        </w:tabs>
      </w:pPr>
      <w:bookmarkStart w:id="90" w:name="_Toc510452316"/>
      <w:bookmarkStart w:id="91" w:name="_Toc510452858"/>
      <w:bookmarkStart w:id="92" w:name="_Toc510686980"/>
      <w:r w:rsidRPr="005F3CDB">
        <w:t xml:space="preserve">There are cases that UE would initiate a service which is suitable for one CN type or UE has a preference CN type in upper layer not unknown to RAN node, in such case it is beneficial if UE can indicate the preferred CN type to source </w:t>
      </w:r>
      <w:r w:rsidR="00352F03">
        <w:t>RAN node</w:t>
      </w:r>
      <w:r w:rsidRPr="005F3CDB">
        <w:t>.</w:t>
      </w:r>
      <w:bookmarkEnd w:id="90"/>
      <w:bookmarkEnd w:id="91"/>
      <w:bookmarkEnd w:id="92"/>
    </w:p>
    <w:p w14:paraId="1DD0151B" w14:textId="5E975E3B" w:rsidR="005F3CDB" w:rsidRDefault="00352F03" w:rsidP="005F3CDB">
      <w:pPr>
        <w:overflowPunct/>
        <w:autoSpaceDE/>
        <w:autoSpaceDN/>
        <w:adjustRightInd/>
        <w:spacing w:after="0"/>
        <w:textAlignment w:val="auto"/>
        <w:rPr>
          <w:rFonts w:eastAsia="宋体" w:cs="Arial"/>
        </w:rPr>
      </w:pPr>
      <w:r>
        <w:rPr>
          <w:rFonts w:eastAsia="宋体" w:cs="Arial" w:hint="eastAsia"/>
        </w:rPr>
        <w:t>F</w:t>
      </w:r>
      <w:r>
        <w:rPr>
          <w:rFonts w:eastAsia="宋体" w:cs="Arial"/>
        </w:rPr>
        <w:t>or handover purpose, UE needs to indicate the preference to serving or source RAN node, this can be done in measurement report or other RRC messages.</w:t>
      </w:r>
    </w:p>
    <w:p w14:paraId="05271916" w14:textId="77777777" w:rsidR="00352F03" w:rsidRDefault="00352F03" w:rsidP="005F3CDB">
      <w:pPr>
        <w:overflowPunct/>
        <w:autoSpaceDE/>
        <w:autoSpaceDN/>
        <w:adjustRightInd/>
        <w:spacing w:after="0"/>
        <w:textAlignment w:val="auto"/>
        <w:rPr>
          <w:rFonts w:eastAsia="宋体" w:cs="Arial"/>
        </w:rPr>
      </w:pPr>
    </w:p>
    <w:p w14:paraId="52C66D79" w14:textId="7006D6BF" w:rsidR="005F3CDB" w:rsidRDefault="005F3CDB" w:rsidP="006F2146">
      <w:pPr>
        <w:pStyle w:val="Proposal"/>
        <w:numPr>
          <w:ilvl w:val="0"/>
          <w:numId w:val="11"/>
        </w:numPr>
        <w:tabs>
          <w:tab w:val="clear" w:pos="1304"/>
        </w:tabs>
      </w:pPr>
      <w:bookmarkStart w:id="93" w:name="_Toc510452317"/>
      <w:bookmarkStart w:id="94" w:name="_Toc510452859"/>
      <w:bookmarkStart w:id="95" w:name="_Toc510686981"/>
      <w:r w:rsidRPr="005F3CDB">
        <w:t>RAN2 agree that UE can indicate the preferred CN type to the source eNB/ng-eNB and network side can take this into consideration when perform CN selection.</w:t>
      </w:r>
      <w:bookmarkEnd w:id="93"/>
      <w:bookmarkEnd w:id="94"/>
      <w:bookmarkEnd w:id="95"/>
    </w:p>
    <w:p w14:paraId="51696202" w14:textId="7BBD2DED" w:rsidR="00352F03" w:rsidRPr="005F3CDB" w:rsidRDefault="00352F03" w:rsidP="006F2146">
      <w:pPr>
        <w:pStyle w:val="Proposal"/>
        <w:numPr>
          <w:ilvl w:val="0"/>
          <w:numId w:val="11"/>
        </w:numPr>
        <w:tabs>
          <w:tab w:val="clear" w:pos="1304"/>
        </w:tabs>
      </w:pPr>
      <w:bookmarkStart w:id="96" w:name="_Toc510452860"/>
      <w:bookmarkStart w:id="97" w:name="_Toc510686982"/>
      <w:r>
        <w:rPr>
          <w:rFonts w:hint="eastAsia"/>
        </w:rPr>
        <w:t>E</w:t>
      </w:r>
      <w:r>
        <w:t>ither RRC measurement report or other RRC messages can be used.</w:t>
      </w:r>
      <w:bookmarkEnd w:id="96"/>
      <w:bookmarkEnd w:id="97"/>
    </w:p>
    <w:p w14:paraId="58F498BF" w14:textId="349FAE91" w:rsidR="00C01F33" w:rsidRPr="00CE0424" w:rsidRDefault="00C01F33" w:rsidP="00CE0424">
      <w:pPr>
        <w:pStyle w:val="1"/>
      </w:pPr>
      <w:r w:rsidRPr="00CE0424">
        <w:t>Conclusion</w:t>
      </w:r>
    </w:p>
    <w:p w14:paraId="6E8BCEC3" w14:textId="77777777" w:rsidR="00F433E3" w:rsidRDefault="00F433E3" w:rsidP="00A734F3">
      <w:pPr>
        <w:pStyle w:val="ab"/>
      </w:pPr>
      <w:r>
        <w:t>In this contribution, we discuss how UE determines the CN type and indicate to the ng-eNB and we have the following</w:t>
      </w:r>
      <w:r w:rsidR="008E065E" w:rsidRPr="00CE0424">
        <w:t>:</w:t>
      </w:r>
    </w:p>
    <w:p w14:paraId="7E2D1996" w14:textId="77777777" w:rsidR="00F433E3" w:rsidRDefault="00F433E3" w:rsidP="00A734F3">
      <w:pPr>
        <w:pStyle w:val="ab"/>
        <w:rPr>
          <w:b/>
          <w:bCs/>
        </w:rPr>
      </w:pPr>
    </w:p>
    <w:p w14:paraId="68ECCBDB" w14:textId="77777777" w:rsidR="006A0237" w:rsidRDefault="00A734F3">
      <w:pPr>
        <w:pStyle w:val="11"/>
        <w:rPr>
          <w:rFonts w:asciiTheme="minorHAnsi" w:hAnsiTheme="minorHAnsi" w:cstheme="minorBidi"/>
          <w:b w:val="0"/>
          <w:kern w:val="2"/>
          <w:sz w:val="21"/>
        </w:rPr>
      </w:pPr>
      <w:r w:rsidRPr="00AD5542">
        <w:rPr>
          <w:b w:val="0"/>
          <w:bCs/>
          <w:szCs w:val="20"/>
        </w:rPr>
        <w:lastRenderedPageBreak/>
        <w:fldChar w:fldCharType="begin"/>
      </w:r>
      <w:r>
        <w:rPr>
          <w:bCs/>
        </w:rPr>
        <w:instrText xml:space="preserve"> TOC \f \n \p " " \t "Proposal,1" </w:instrText>
      </w:r>
      <w:r w:rsidRPr="00AD5542">
        <w:rPr>
          <w:b w:val="0"/>
          <w:bCs/>
          <w:szCs w:val="20"/>
        </w:rPr>
        <w:fldChar w:fldCharType="separate"/>
      </w:r>
      <w:r w:rsidR="006A0237">
        <w:t>Observation 1</w:t>
      </w:r>
      <w:r w:rsidR="006A0237">
        <w:rPr>
          <w:rFonts w:asciiTheme="minorHAnsi" w:hAnsiTheme="minorHAnsi" w:cstheme="minorBidi"/>
          <w:b w:val="0"/>
          <w:kern w:val="2"/>
          <w:sz w:val="21"/>
        </w:rPr>
        <w:tab/>
      </w:r>
      <w:r w:rsidR="006A0237">
        <w:t>When UE decides the preferred CN type, it should consider two factors:</w:t>
      </w:r>
    </w:p>
    <w:p w14:paraId="5F558B5D" w14:textId="77777777" w:rsidR="006A0237" w:rsidRDefault="006A0237">
      <w:pPr>
        <w:pStyle w:val="11"/>
        <w:rPr>
          <w:rFonts w:asciiTheme="minorHAnsi" w:hAnsiTheme="minorHAnsi" w:cstheme="minorBidi"/>
          <w:b w:val="0"/>
          <w:kern w:val="2"/>
          <w:sz w:val="21"/>
        </w:rPr>
      </w:pPr>
      <w:r w:rsidRPr="00D959EF">
        <w:rPr>
          <w:rFonts w:eastAsia="宋体" w:cs="Arial"/>
          <w:b w:val="0"/>
        </w:rPr>
        <w:t>a.</w:t>
      </w:r>
      <w:r>
        <w:rPr>
          <w:rFonts w:asciiTheme="minorHAnsi" w:hAnsiTheme="minorHAnsi" w:cstheme="minorBidi"/>
          <w:b w:val="0"/>
          <w:kern w:val="2"/>
          <w:sz w:val="21"/>
        </w:rPr>
        <w:tab/>
      </w:r>
      <w:r w:rsidRPr="00D959EF">
        <w:rPr>
          <w:rFonts w:eastAsia="宋体" w:cs="Arial"/>
          <w:b w:val="0"/>
        </w:rPr>
        <w:t>Which services are available in which type of CN?</w:t>
      </w:r>
    </w:p>
    <w:p w14:paraId="6FD063D2" w14:textId="77777777" w:rsidR="006A0237" w:rsidRDefault="006A0237">
      <w:pPr>
        <w:pStyle w:val="11"/>
        <w:rPr>
          <w:rFonts w:asciiTheme="minorHAnsi" w:hAnsiTheme="minorHAnsi" w:cstheme="minorBidi"/>
          <w:b w:val="0"/>
          <w:kern w:val="2"/>
          <w:sz w:val="21"/>
        </w:rPr>
      </w:pPr>
      <w:r w:rsidRPr="00D959EF">
        <w:rPr>
          <w:rFonts w:eastAsia="宋体" w:cs="Arial"/>
          <w:b w:val="0"/>
        </w:rPr>
        <w:t>b.</w:t>
      </w:r>
      <w:r>
        <w:rPr>
          <w:rFonts w:asciiTheme="minorHAnsi" w:hAnsiTheme="minorHAnsi" w:cstheme="minorBidi"/>
          <w:b w:val="0"/>
          <w:kern w:val="2"/>
          <w:sz w:val="21"/>
        </w:rPr>
        <w:tab/>
      </w:r>
      <w:r w:rsidRPr="00D959EF">
        <w:rPr>
          <w:rFonts w:eastAsia="宋体" w:cs="Arial"/>
          <w:b w:val="0"/>
        </w:rPr>
        <w:t>Which services are most important for the UE?</w:t>
      </w:r>
    </w:p>
    <w:p w14:paraId="289264DA" w14:textId="77777777" w:rsidR="006A0237" w:rsidRDefault="006A0237">
      <w:pPr>
        <w:pStyle w:val="11"/>
        <w:rPr>
          <w:rFonts w:asciiTheme="minorHAnsi" w:hAnsiTheme="minorHAnsi" w:cstheme="minorBidi"/>
          <w:b w:val="0"/>
          <w:kern w:val="2"/>
          <w:sz w:val="21"/>
        </w:rPr>
      </w:pPr>
      <w:r>
        <w:t>Observation 2</w:t>
      </w:r>
      <w:r>
        <w:rPr>
          <w:rFonts w:asciiTheme="minorHAnsi" w:hAnsiTheme="minorHAnsi" w:cstheme="minorBidi"/>
          <w:b w:val="0"/>
          <w:kern w:val="2"/>
          <w:sz w:val="21"/>
        </w:rPr>
        <w:tab/>
      </w:r>
      <w:r>
        <w:t>There are case that one se</w:t>
      </w:r>
      <w:bookmarkStart w:id="98" w:name="_GoBack"/>
      <w:bookmarkEnd w:id="98"/>
      <w:r>
        <w:t>rvice may be available in different PLMNs, either EPC or 5GC.  In such as UE may indicate more than one PLMNs within the same CN type.</w:t>
      </w:r>
    </w:p>
    <w:p w14:paraId="1333D8E3" w14:textId="570DDAB5" w:rsidR="006A0237" w:rsidRDefault="006A0237">
      <w:pPr>
        <w:pStyle w:val="11"/>
      </w:pPr>
      <w:r>
        <w:t>Observation 3</w:t>
      </w:r>
      <w:r>
        <w:rPr>
          <w:rFonts w:asciiTheme="minorHAnsi" w:hAnsiTheme="minorHAnsi" w:cstheme="minorBidi"/>
          <w:b w:val="0"/>
          <w:kern w:val="2"/>
          <w:sz w:val="21"/>
        </w:rPr>
        <w:tab/>
      </w:r>
      <w:r>
        <w:t>For the case in Observation 2, UE is not required to decide only one CN, instead, it can indicate more than one CN and indicate to ng-eNB.</w:t>
      </w:r>
    </w:p>
    <w:p w14:paraId="1E1BC58F" w14:textId="77777777" w:rsidR="00C10202" w:rsidRDefault="00C10202" w:rsidP="00C10202">
      <w:pPr>
        <w:pStyle w:val="11"/>
        <w:rPr>
          <w:rFonts w:asciiTheme="minorHAnsi" w:hAnsiTheme="minorHAnsi" w:cstheme="minorBidi"/>
          <w:b w:val="0"/>
          <w:kern w:val="2"/>
          <w:sz w:val="21"/>
        </w:rPr>
      </w:pPr>
      <w:r>
        <w:t>Observation 4</w:t>
      </w:r>
      <w:r>
        <w:rPr>
          <w:rFonts w:asciiTheme="minorHAnsi" w:hAnsiTheme="minorHAnsi" w:cstheme="minorBidi"/>
          <w:b w:val="0"/>
          <w:kern w:val="2"/>
          <w:sz w:val="21"/>
        </w:rPr>
        <w:tab/>
      </w:r>
      <w:r>
        <w:t>When deciding CN type for handover, UE preference from service layer point of view should be taken into account.</w:t>
      </w:r>
    </w:p>
    <w:p w14:paraId="2A76B86C" w14:textId="77777777" w:rsidR="00C10202" w:rsidRDefault="00C10202" w:rsidP="00C10202">
      <w:pPr>
        <w:pStyle w:val="11"/>
        <w:rPr>
          <w:rFonts w:asciiTheme="minorHAnsi" w:hAnsiTheme="minorHAnsi" w:cstheme="minorBidi"/>
          <w:b w:val="0"/>
          <w:kern w:val="2"/>
          <w:sz w:val="21"/>
        </w:rPr>
      </w:pPr>
      <w:r>
        <w:t>Observation 5</w:t>
      </w:r>
      <w:r>
        <w:rPr>
          <w:rFonts w:asciiTheme="minorHAnsi" w:hAnsiTheme="minorHAnsi" w:cstheme="minorBidi"/>
          <w:b w:val="0"/>
          <w:kern w:val="2"/>
          <w:sz w:val="21"/>
        </w:rPr>
        <w:tab/>
      </w:r>
      <w:r>
        <w:t>UE’s on-going services can be considered during CN type selection and network side can select suitable CN type.</w:t>
      </w:r>
    </w:p>
    <w:p w14:paraId="278DC6ED" w14:textId="77777777" w:rsidR="00C10202" w:rsidRDefault="00C10202" w:rsidP="00C10202">
      <w:pPr>
        <w:pStyle w:val="11"/>
        <w:rPr>
          <w:rFonts w:asciiTheme="minorHAnsi" w:hAnsiTheme="minorHAnsi" w:cstheme="minorBidi"/>
          <w:b w:val="0"/>
          <w:kern w:val="2"/>
          <w:sz w:val="21"/>
        </w:rPr>
      </w:pPr>
      <w:r>
        <w:t>Observation 6</w:t>
      </w:r>
      <w:r>
        <w:rPr>
          <w:rFonts w:asciiTheme="minorHAnsi" w:hAnsiTheme="minorHAnsi" w:cstheme="minorBidi"/>
          <w:b w:val="0"/>
          <w:kern w:val="2"/>
          <w:sz w:val="21"/>
        </w:rPr>
        <w:tab/>
      </w:r>
      <w:r>
        <w:t>There are cases that UE would initiate a service which is suitable for one CN type or UE has a preference CN type in upper layer not unknown to RAN node, in such case it is beneficial if UE can indicate the preferred CN type to source RAN node.</w:t>
      </w:r>
    </w:p>
    <w:p w14:paraId="47144033" w14:textId="77777777" w:rsidR="006A0237" w:rsidRDefault="006A0237">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UE can indicate more than one preferred CN and ng-eNB can decide which CN to connect.</w:t>
      </w:r>
    </w:p>
    <w:p w14:paraId="6EEFC628" w14:textId="77777777" w:rsidR="006A0237" w:rsidRDefault="006A0237">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Msg 5 is adopted for CN indication and prefer CN’s PLMN IDs and CN type are encoded as RRC IE instead of NAS IE.</w:t>
      </w:r>
    </w:p>
    <w:p w14:paraId="004DBD79" w14:textId="77777777" w:rsidR="006A0237" w:rsidRDefault="006A0237">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agree that UE can indicate the preferred CN type to the source eNB/ng-eNB and network side can take this into consideration when perform CN selection.</w:t>
      </w:r>
    </w:p>
    <w:p w14:paraId="416A72BF" w14:textId="77777777" w:rsidR="006A0237" w:rsidRDefault="006A0237">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Either RRC measurement report or other RRC messages can be used.</w:t>
      </w:r>
    </w:p>
    <w:p w14:paraId="3EA8E563" w14:textId="7F61E074" w:rsidR="00F507D1" w:rsidRPr="00CE0424" w:rsidRDefault="00A734F3" w:rsidP="00AC59FF">
      <w:pPr>
        <w:pStyle w:val="1"/>
        <w:numPr>
          <w:ilvl w:val="0"/>
          <w:numId w:val="0"/>
        </w:numPr>
      </w:pPr>
      <w:r w:rsidRPr="00AD5542">
        <w:rPr>
          <w:b/>
          <w:bCs/>
        </w:rPr>
        <w:fldChar w:fldCharType="end"/>
      </w:r>
      <w:bookmarkStart w:id="99" w:name="_In-sequence_SDU_delivery"/>
      <w:bookmarkEnd w:id="99"/>
      <w:r w:rsidR="00F507D1" w:rsidRPr="00CE0424">
        <w:t>References</w:t>
      </w:r>
    </w:p>
    <w:bookmarkStart w:id="100" w:name="_Ref504491377"/>
    <w:p w14:paraId="2046B8C9" w14:textId="6DB1243C" w:rsidR="00100602" w:rsidRDefault="00100602" w:rsidP="00E46295">
      <w:pPr>
        <w:pStyle w:val="Reference"/>
      </w:pPr>
      <w:r>
        <w:fldChar w:fldCharType="begin"/>
      </w:r>
      <w:r w:rsidR="002E61B5">
        <w:instrText xml:space="preserve">HYPERLINK </w:instrText>
      </w:r>
      <w:r w:rsidR="002E61B5">
        <w:rPr>
          <w:rFonts w:hint="eastAsia"/>
        </w:rPr>
        <w:instrText xml:space="preserve">"D:\\My Documents\\Desktop\\2. </w:instrText>
      </w:r>
      <w:r w:rsidR="002E61B5">
        <w:rPr>
          <w:rFonts w:hint="eastAsia"/>
        </w:rPr>
        <w:instrText>提案相关</w:instrText>
      </w:r>
      <w:r w:rsidR="002E61B5">
        <w:rPr>
          <w:rFonts w:hint="eastAsia"/>
        </w:rPr>
        <w:instrText>\\Data\\3GPP\\TSGR2\\TSGR2_AHs\\2018_01_NR\\docs\\R2-1800036.zip"</w:instrText>
      </w:r>
      <w:r w:rsidR="002E61B5">
        <w:instrText xml:space="preserve"> \o "C:Data3GPPTSGR2TSGR2_AHs2018_01_NRdocsR2-1800036.zip"</w:instrText>
      </w:r>
      <w:r>
        <w:fldChar w:fldCharType="separate"/>
      </w:r>
      <w:r w:rsidRPr="00100602">
        <w:t>R2-1800036</w:t>
      </w:r>
      <w:r>
        <w:fldChar w:fldCharType="end"/>
      </w:r>
      <w:r>
        <w:tab/>
      </w:r>
      <w:r w:rsidR="00402915">
        <w:tab/>
      </w:r>
      <w:r>
        <w:t>Reply LS to CN node selection for LTE features when E-UTRA is connected to 5G CN (S2-179618; contact: Nokia)</w:t>
      </w:r>
      <w:r>
        <w:tab/>
        <w:t>SA2</w:t>
      </w:r>
      <w:r>
        <w:tab/>
        <w:t>LS in</w:t>
      </w:r>
      <w:r>
        <w:tab/>
        <w:t>Rel-15</w:t>
      </w:r>
      <w:r>
        <w:tab/>
        <w:t>5GS_Ph1</w:t>
      </w:r>
      <w:r>
        <w:tab/>
        <w:t>To:</w:t>
      </w:r>
      <w:r w:rsidR="00FE403E">
        <w:t xml:space="preserve"> </w:t>
      </w:r>
      <w:r>
        <w:t>RAN2, CT1</w:t>
      </w:r>
      <w:r>
        <w:tab/>
      </w:r>
      <w:proofErr w:type="gramStart"/>
      <w:r>
        <w:t>Cc:RAN</w:t>
      </w:r>
      <w:proofErr w:type="gramEnd"/>
      <w:r>
        <w:t>3</w:t>
      </w:r>
      <w:bookmarkEnd w:id="100"/>
    </w:p>
    <w:p w14:paraId="11749A6E" w14:textId="007BEC2A" w:rsidR="001E6C46" w:rsidRDefault="001E6C46" w:rsidP="001E6C46">
      <w:pPr>
        <w:pStyle w:val="Reference"/>
      </w:pPr>
      <w:r w:rsidRPr="001E6C46">
        <w:t>R2-1</w:t>
      </w:r>
      <w:r w:rsidR="00402915">
        <w:t>8</w:t>
      </w:r>
      <w:r w:rsidRPr="001E6C46">
        <w:t>01</w:t>
      </w:r>
      <w:r w:rsidR="00402915">
        <w:t>779</w:t>
      </w:r>
      <w:r w:rsidRPr="001E6C46">
        <w:t xml:space="preserve"> </w:t>
      </w:r>
      <w:r w:rsidR="00402915">
        <w:tab/>
      </w:r>
      <w:r w:rsidR="00402915" w:rsidRPr="00402915">
        <w:t>Discussion UE assistance for CN Node Indication in eLTE,</w:t>
      </w:r>
      <w:r w:rsidR="00402915">
        <w:tab/>
      </w:r>
      <w:r w:rsidR="00402915" w:rsidRPr="00402915">
        <w:t>OPPO</w:t>
      </w:r>
    </w:p>
    <w:p w14:paraId="7A565B9D" w14:textId="3559EF53" w:rsidR="005F3CDB" w:rsidRDefault="005F3CDB" w:rsidP="001E6C46">
      <w:pPr>
        <w:pStyle w:val="Reference"/>
      </w:pPr>
      <w:r>
        <w:rPr>
          <w:rFonts w:hint="eastAsia"/>
        </w:rPr>
        <w:t>R</w:t>
      </w:r>
      <w:r>
        <w:t>2-18017</w:t>
      </w:r>
      <w:r w:rsidR="00402915">
        <w:t>81</w:t>
      </w:r>
      <w:r>
        <w:t xml:space="preserve"> </w:t>
      </w:r>
      <w:r w:rsidR="00402915">
        <w:tab/>
      </w:r>
      <w:r w:rsidR="00402915" w:rsidRPr="00402915">
        <w:t>Discussion on EPC and 5GC Selection during Intra-LTE Handover with CN Type Change</w:t>
      </w:r>
      <w:r w:rsidRPr="005F3CDB">
        <w:t>,</w:t>
      </w:r>
      <w:r w:rsidR="00402915">
        <w:tab/>
      </w:r>
      <w:r w:rsidRPr="005F3CDB">
        <w:t>OPPO</w:t>
      </w:r>
    </w:p>
    <w:sectPr w:rsidR="005F3CD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A605" w14:textId="77777777" w:rsidR="005F744A" w:rsidRDefault="005F744A">
      <w:r>
        <w:separator/>
      </w:r>
    </w:p>
  </w:endnote>
  <w:endnote w:type="continuationSeparator" w:id="0">
    <w:p w14:paraId="0D23C467" w14:textId="77777777" w:rsidR="005F744A" w:rsidRDefault="005F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2E99" w14:textId="77777777" w:rsidR="005F744A" w:rsidRDefault="005F744A">
      <w:r>
        <w:separator/>
      </w:r>
    </w:p>
  </w:footnote>
  <w:footnote w:type="continuationSeparator" w:id="0">
    <w:p w14:paraId="2F014D03" w14:textId="77777777" w:rsidR="005F744A" w:rsidRDefault="005F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1"/>
  </w:num>
  <w:num w:numId="6">
    <w:abstractNumId w:val="6"/>
  </w:num>
  <w:num w:numId="7">
    <w:abstractNumId w:val="10"/>
  </w:num>
  <w:num w:numId="8">
    <w:abstractNumId w:val="2"/>
  </w:num>
  <w:num w:numId="9">
    <w:abstractNumId w:val="8"/>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1ED"/>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253C1"/>
    <w:rsid w:val="00331751"/>
    <w:rsid w:val="00334579"/>
    <w:rsid w:val="00335858"/>
    <w:rsid w:val="00336AAE"/>
    <w:rsid w:val="00336BDA"/>
    <w:rsid w:val="0033740C"/>
    <w:rsid w:val="0034087B"/>
    <w:rsid w:val="00341E82"/>
    <w:rsid w:val="00342BD7"/>
    <w:rsid w:val="0034415E"/>
    <w:rsid w:val="00344166"/>
    <w:rsid w:val="00346DB5"/>
    <w:rsid w:val="003477B1"/>
    <w:rsid w:val="00350983"/>
    <w:rsid w:val="00351255"/>
    <w:rsid w:val="0035126A"/>
    <w:rsid w:val="00352DD6"/>
    <w:rsid w:val="00352F03"/>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915"/>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B5DE3"/>
    <w:rsid w:val="004B7C0C"/>
    <w:rsid w:val="004C242D"/>
    <w:rsid w:val="004C2A38"/>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3CDB"/>
    <w:rsid w:val="005F618C"/>
    <w:rsid w:val="005F6794"/>
    <w:rsid w:val="005F6F98"/>
    <w:rsid w:val="005F70BD"/>
    <w:rsid w:val="005F744A"/>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37DD4"/>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58"/>
    <w:rsid w:val="00670BE1"/>
    <w:rsid w:val="00671FA8"/>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0237"/>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2146"/>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36CB"/>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02"/>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65921"/>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03E"/>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884FD-AC71-4AB4-8147-06D81189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TotalTime>
  <Pages>3</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5</cp:revision>
  <cp:lastPrinted>2008-01-31T00:09:00Z</cp:lastPrinted>
  <dcterms:created xsi:type="dcterms:W3CDTF">2018-04-05T07:38:00Z</dcterms:created>
  <dcterms:modified xsi:type="dcterms:W3CDTF">2018-04-05T08:50:00Z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